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31A" w:rsidRPr="001650A8" w:rsidRDefault="00A6731A" w:rsidP="00374991">
      <w:pPr>
        <w:pStyle w:val="Balk2"/>
        <w:jc w:val="left"/>
        <w:rPr>
          <w:rFonts w:ascii="Calibri" w:hAnsi="Calibri"/>
          <w:color w:val="FBD4B4"/>
          <w:sz w:val="28"/>
          <w:szCs w:val="28"/>
        </w:rPr>
      </w:pPr>
      <w:bookmarkStart w:id="0" w:name="_Toc399768963"/>
      <w:bookmarkStart w:id="1" w:name="_Toc399855104"/>
      <w:bookmarkStart w:id="2" w:name="_Toc399767983"/>
    </w:p>
    <w:p w:rsidR="00A6731A" w:rsidRPr="001650A8" w:rsidRDefault="000A2292" w:rsidP="00B701AF">
      <w:pPr>
        <w:pStyle w:val="Altyaz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CEF9876" wp14:editId="6EB8CE0A">
            <wp:extent cx="809625" cy="762000"/>
            <wp:effectExtent l="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31A" w:rsidRPr="001650A8" w:rsidRDefault="00A6731A" w:rsidP="001650A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A6731A" w:rsidRPr="001650A8" w:rsidRDefault="00A6731A" w:rsidP="001650A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1650A8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0A2292" w:rsidRPr="001650A8" w:rsidRDefault="00A6731A" w:rsidP="00CC562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 w:rsidR="000A2292"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A6731A" w:rsidRPr="001650A8" w:rsidRDefault="00AC7B40" w:rsidP="00B701A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Karar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No         </w:t>
      </w:r>
      <w:r w:rsidR="007A5B0B">
        <w:rPr>
          <w:rFonts w:ascii="Times New Roman" w:hAnsi="Times New Roman"/>
          <w:b/>
          <w:bCs/>
          <w:sz w:val="28"/>
          <w:szCs w:val="28"/>
        </w:rPr>
        <w:t>:9</w:t>
      </w:r>
      <w:r w:rsidR="000F49E3">
        <w:rPr>
          <w:rFonts w:ascii="Times New Roman" w:hAnsi="Times New Roman"/>
          <w:b/>
          <w:bCs/>
          <w:sz w:val="28"/>
          <w:szCs w:val="28"/>
        </w:rPr>
        <w:t>3</w:t>
      </w:r>
      <w:proofErr w:type="gramEnd"/>
    </w:p>
    <w:p w:rsidR="00A6731A" w:rsidRPr="001650A8" w:rsidRDefault="00A6731A" w:rsidP="00B701A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1650A8">
        <w:rPr>
          <w:rFonts w:ascii="Times New Roman" w:hAnsi="Times New Roman"/>
          <w:b/>
          <w:bCs/>
          <w:sz w:val="28"/>
          <w:szCs w:val="28"/>
        </w:rPr>
        <w:t xml:space="preserve">Karar </w:t>
      </w:r>
      <w:proofErr w:type="gramStart"/>
      <w:r w:rsidRPr="001650A8">
        <w:rPr>
          <w:rFonts w:ascii="Times New Roman" w:hAnsi="Times New Roman"/>
          <w:b/>
          <w:bCs/>
          <w:sz w:val="28"/>
          <w:szCs w:val="28"/>
        </w:rPr>
        <w:t>Tarihi   :</w:t>
      </w:r>
      <w:r w:rsidR="007A5B0B">
        <w:rPr>
          <w:rFonts w:ascii="Times New Roman" w:hAnsi="Times New Roman"/>
          <w:sz w:val="28"/>
          <w:szCs w:val="28"/>
        </w:rPr>
        <w:t xml:space="preserve"> 09</w:t>
      </w:r>
      <w:proofErr w:type="gramEnd"/>
      <w:r w:rsidRPr="001650A8">
        <w:rPr>
          <w:rFonts w:ascii="Times New Roman" w:hAnsi="Times New Roman"/>
          <w:sz w:val="28"/>
          <w:szCs w:val="28"/>
        </w:rPr>
        <w:t>.10.2014</w:t>
      </w:r>
    </w:p>
    <w:p w:rsidR="00A6731A" w:rsidRPr="001650A8" w:rsidRDefault="00A6731A" w:rsidP="00374991">
      <w:pPr>
        <w:keepNext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1650A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650A8">
        <w:rPr>
          <w:rFonts w:ascii="Times New Roman" w:hAnsi="Times New Roman"/>
          <w:sz w:val="28"/>
          <w:szCs w:val="28"/>
        </w:rPr>
        <w:t xml:space="preserve"> </w:t>
      </w:r>
      <w:r w:rsidR="007A5B0B">
        <w:rPr>
          <w:rFonts w:ascii="Times New Roman" w:hAnsi="Times New Roman"/>
          <w:sz w:val="28"/>
          <w:szCs w:val="28"/>
        </w:rPr>
        <w:t xml:space="preserve">Belediye Meclisi 09.10.2014 Perşembe </w:t>
      </w:r>
      <w:r w:rsidR="00E21FFB">
        <w:rPr>
          <w:rFonts w:ascii="Times New Roman" w:hAnsi="Times New Roman"/>
          <w:sz w:val="28"/>
          <w:szCs w:val="28"/>
        </w:rPr>
        <w:t xml:space="preserve">günü saat </w:t>
      </w:r>
      <w:proofErr w:type="gramStart"/>
      <w:r w:rsidR="00E21FFB">
        <w:rPr>
          <w:rFonts w:ascii="Times New Roman" w:hAnsi="Times New Roman"/>
          <w:sz w:val="28"/>
          <w:szCs w:val="28"/>
        </w:rPr>
        <w:t>10:30</w:t>
      </w:r>
      <w:r w:rsidRPr="001650A8">
        <w:rPr>
          <w:rFonts w:ascii="Times New Roman" w:hAnsi="Times New Roman"/>
          <w:sz w:val="28"/>
          <w:szCs w:val="28"/>
        </w:rPr>
        <w:t>’da</w:t>
      </w:r>
      <w:proofErr w:type="gramEnd"/>
      <w:r w:rsidRPr="001650A8">
        <w:rPr>
          <w:rFonts w:ascii="Times New Roman" w:hAnsi="Times New Roman"/>
          <w:sz w:val="28"/>
          <w:szCs w:val="28"/>
        </w:rPr>
        <w:t xml:space="preserve"> yapılan olağan toplantısı</w:t>
      </w:r>
      <w:r w:rsidR="007A5B0B">
        <w:rPr>
          <w:rFonts w:ascii="Times New Roman" w:hAnsi="Times New Roman"/>
          <w:sz w:val="28"/>
          <w:szCs w:val="28"/>
        </w:rPr>
        <w:t>nın ikinci</w:t>
      </w:r>
      <w:r w:rsidR="006C414C">
        <w:rPr>
          <w:rFonts w:ascii="Times New Roman" w:hAnsi="Times New Roman"/>
          <w:sz w:val="28"/>
          <w:szCs w:val="28"/>
        </w:rPr>
        <w:t xml:space="preserve"> oturumuna ait karar</w:t>
      </w:r>
    </w:p>
    <w:p w:rsidR="00A6731A" w:rsidRPr="001650A8" w:rsidRDefault="00A6731A" w:rsidP="004519E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Başkan</w:t>
      </w:r>
      <w:proofErr w:type="spell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  : </w:t>
      </w:r>
      <w:proofErr w:type="spellStart"/>
      <w:r w:rsidRPr="001650A8">
        <w:rPr>
          <w:rFonts w:ascii="Times New Roman" w:hAnsi="Times New Roman"/>
          <w:sz w:val="28"/>
          <w:szCs w:val="28"/>
          <w:lang w:val="en-US"/>
        </w:rPr>
        <w:t>Resul</w:t>
      </w:r>
      <w:proofErr w:type="spellEnd"/>
      <w:r w:rsidRPr="001650A8">
        <w:rPr>
          <w:rFonts w:ascii="Times New Roman" w:hAnsi="Times New Roman"/>
          <w:sz w:val="28"/>
          <w:szCs w:val="28"/>
          <w:lang w:val="en-US"/>
        </w:rPr>
        <w:t xml:space="preserve"> YILMAZ.</w:t>
      </w:r>
    </w:p>
    <w:p w:rsidR="000A2292" w:rsidRPr="001650A8" w:rsidRDefault="00A6731A" w:rsidP="00B701AF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650A8">
        <w:rPr>
          <w:rFonts w:ascii="Times New Roman" w:hAnsi="Times New Roman"/>
          <w:sz w:val="28"/>
          <w:szCs w:val="28"/>
          <w:lang w:val="en-US"/>
        </w:rPr>
        <w:t xml:space="preserve">          </w:t>
      </w:r>
      <w:proofErr w:type="spellStart"/>
      <w:proofErr w:type="gramStart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Katipler</w:t>
      </w:r>
      <w:proofErr w:type="spell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:</w:t>
      </w:r>
      <w:proofErr w:type="gram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0F49E3">
        <w:rPr>
          <w:rFonts w:ascii="Times New Roman" w:hAnsi="Times New Roman"/>
          <w:sz w:val="28"/>
          <w:szCs w:val="28"/>
          <w:lang w:val="en-US"/>
        </w:rPr>
        <w:t>Aysel</w:t>
      </w:r>
      <w:proofErr w:type="spellEnd"/>
      <w:r w:rsidR="000F49E3">
        <w:rPr>
          <w:rFonts w:ascii="Times New Roman" w:hAnsi="Times New Roman"/>
          <w:sz w:val="28"/>
          <w:szCs w:val="28"/>
          <w:lang w:val="en-US"/>
        </w:rPr>
        <w:t xml:space="preserve"> URTEKİN</w:t>
      </w:r>
      <w:r w:rsidRPr="001650A8">
        <w:rPr>
          <w:rFonts w:ascii="Times New Roman" w:hAnsi="Times New Roman"/>
          <w:sz w:val="28"/>
          <w:szCs w:val="28"/>
        </w:rPr>
        <w:t>, İbrahim Halil NASANLI.</w:t>
      </w:r>
    </w:p>
    <w:p w:rsidR="000F49E3" w:rsidRPr="00E64422" w:rsidRDefault="00A6731A" w:rsidP="00E6442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</w:t>
      </w:r>
      <w:proofErr w:type="spellStart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Üyeler</w:t>
      </w:r>
      <w:proofErr w:type="spell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 :</w:t>
      </w:r>
      <w:r w:rsidR="007A5B0B" w:rsidRPr="007A5B0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7A5B0B" w:rsidRPr="003814DD">
        <w:rPr>
          <w:rFonts w:ascii="Times New Roman" w:hAnsi="Times New Roman"/>
          <w:bCs/>
          <w:sz w:val="28"/>
          <w:szCs w:val="28"/>
          <w:lang w:val="en-US"/>
        </w:rPr>
        <w:t>Celal</w:t>
      </w:r>
      <w:proofErr w:type="spellEnd"/>
      <w:r w:rsidR="007A5B0B" w:rsidRPr="003814DD">
        <w:rPr>
          <w:rFonts w:ascii="Times New Roman" w:hAnsi="Times New Roman"/>
          <w:bCs/>
          <w:sz w:val="28"/>
          <w:szCs w:val="28"/>
          <w:lang w:val="en-US"/>
        </w:rPr>
        <w:t xml:space="preserve"> AKIL</w:t>
      </w:r>
      <w:r w:rsidR="007A5B0B">
        <w:rPr>
          <w:rFonts w:ascii="Times New Roman" w:hAnsi="Times New Roman"/>
          <w:b/>
          <w:bCs/>
          <w:sz w:val="28"/>
          <w:szCs w:val="28"/>
          <w:lang w:val="en-US"/>
        </w:rPr>
        <w:t>,</w:t>
      </w:r>
      <w:r w:rsidR="007A5B0B" w:rsidRPr="004519E7">
        <w:rPr>
          <w:rFonts w:ascii="Times New Roman" w:hAnsi="Times New Roman"/>
          <w:sz w:val="28"/>
          <w:szCs w:val="28"/>
        </w:rPr>
        <w:t>İbrahim Halil NASANLI,</w:t>
      </w:r>
      <w:r w:rsidR="007A5B0B">
        <w:rPr>
          <w:rFonts w:ascii="Times New Roman" w:hAnsi="Times New Roman"/>
          <w:sz w:val="28"/>
          <w:szCs w:val="28"/>
        </w:rPr>
        <w:t xml:space="preserve"> Nusret TÜYSÜZ, </w:t>
      </w:r>
      <w:r w:rsidR="007A5B0B" w:rsidRPr="004519E7">
        <w:rPr>
          <w:rFonts w:ascii="Times New Roman" w:hAnsi="Times New Roman"/>
          <w:sz w:val="28"/>
          <w:szCs w:val="28"/>
        </w:rPr>
        <w:t>Cumali KARAVAR,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Ali Zülfikar İZOL,</w:t>
      </w:r>
      <w:r w:rsidR="007A5B0B">
        <w:rPr>
          <w:rFonts w:ascii="Times New Roman" w:hAnsi="Times New Roman"/>
          <w:sz w:val="28"/>
          <w:szCs w:val="28"/>
        </w:rPr>
        <w:t xml:space="preserve"> Hamdi HATİPOĞLU, </w:t>
      </w:r>
      <w:proofErr w:type="spellStart"/>
      <w:r w:rsidR="007A5B0B" w:rsidRPr="004519E7">
        <w:rPr>
          <w:rFonts w:ascii="Times New Roman" w:hAnsi="Times New Roman"/>
          <w:sz w:val="28"/>
          <w:szCs w:val="28"/>
        </w:rPr>
        <w:t>Nezahat</w:t>
      </w:r>
      <w:proofErr w:type="spellEnd"/>
      <w:r w:rsidR="007A5B0B" w:rsidRPr="004519E7">
        <w:rPr>
          <w:rFonts w:ascii="Times New Roman" w:hAnsi="Times New Roman"/>
          <w:sz w:val="28"/>
          <w:szCs w:val="28"/>
        </w:rPr>
        <w:t xml:space="preserve"> YEĞİN,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 xml:space="preserve">Hasan BAYDİLLİ, Hasan KARAKAŞ, </w:t>
      </w:r>
      <w:r w:rsidR="007A5B0B">
        <w:rPr>
          <w:rFonts w:ascii="Times New Roman" w:hAnsi="Times New Roman"/>
          <w:sz w:val="28"/>
          <w:szCs w:val="28"/>
        </w:rPr>
        <w:t xml:space="preserve">Aysel URTEKİN, </w:t>
      </w:r>
      <w:r w:rsidR="007A5B0B" w:rsidRPr="004519E7">
        <w:rPr>
          <w:rFonts w:ascii="Times New Roman" w:hAnsi="Times New Roman"/>
          <w:sz w:val="28"/>
          <w:szCs w:val="28"/>
        </w:rPr>
        <w:t>Hacı Ahmet ÖNCÜL,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 xml:space="preserve">Murat ADKOŞU, </w:t>
      </w:r>
      <w:r w:rsidR="007A5B0B"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 w:rsidR="007A5B0B">
        <w:rPr>
          <w:rFonts w:ascii="Times New Roman" w:hAnsi="Times New Roman"/>
          <w:sz w:val="28"/>
          <w:szCs w:val="28"/>
        </w:rPr>
        <w:t>Hanifi</w:t>
      </w:r>
      <w:proofErr w:type="spellEnd"/>
      <w:r w:rsidR="007A5B0B">
        <w:rPr>
          <w:rFonts w:ascii="Times New Roman" w:hAnsi="Times New Roman"/>
          <w:sz w:val="28"/>
          <w:szCs w:val="28"/>
        </w:rPr>
        <w:t xml:space="preserve"> GÜNEŞ, Rüstem KARALI, </w:t>
      </w:r>
      <w:proofErr w:type="spellStart"/>
      <w:r w:rsidR="007A5B0B">
        <w:rPr>
          <w:rFonts w:ascii="Times New Roman" w:hAnsi="Times New Roman"/>
          <w:sz w:val="28"/>
          <w:szCs w:val="28"/>
        </w:rPr>
        <w:t>Eyyüp</w:t>
      </w:r>
      <w:proofErr w:type="spellEnd"/>
      <w:r w:rsidR="007A5B0B">
        <w:rPr>
          <w:rFonts w:ascii="Times New Roman" w:hAnsi="Times New Roman"/>
          <w:sz w:val="28"/>
          <w:szCs w:val="28"/>
        </w:rPr>
        <w:t xml:space="preserve"> ÇINAR, Selahattin İLHAN,</w:t>
      </w:r>
      <w:r w:rsidR="007A5B0B" w:rsidRPr="004519E7">
        <w:rPr>
          <w:rFonts w:ascii="Times New Roman" w:hAnsi="Times New Roman"/>
          <w:sz w:val="28"/>
          <w:szCs w:val="28"/>
        </w:rPr>
        <w:t xml:space="preserve"> Nurettin BOZDAĞ,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Cumali BAYRAM,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Murat TAMSES, Bekir GÜMÜŞTA</w:t>
      </w:r>
      <w:r w:rsidR="007A5B0B">
        <w:rPr>
          <w:rFonts w:ascii="Times New Roman" w:hAnsi="Times New Roman"/>
          <w:sz w:val="28"/>
          <w:szCs w:val="28"/>
        </w:rPr>
        <w:t xml:space="preserve">Ş, Hüseyin AKER, Ahmet YAVUZER ve </w:t>
      </w:r>
      <w:r w:rsidR="007A5B0B" w:rsidRPr="004519E7">
        <w:rPr>
          <w:rFonts w:ascii="Times New Roman" w:hAnsi="Times New Roman"/>
          <w:sz w:val="28"/>
          <w:szCs w:val="28"/>
        </w:rPr>
        <w:t xml:space="preserve"> Ali </w:t>
      </w:r>
      <w:proofErr w:type="spellStart"/>
      <w:r w:rsidR="007A5B0B" w:rsidRPr="004519E7">
        <w:rPr>
          <w:rFonts w:ascii="Times New Roman" w:hAnsi="Times New Roman"/>
          <w:sz w:val="28"/>
          <w:szCs w:val="28"/>
        </w:rPr>
        <w:t>GÖYÜNCÜ’nün</w:t>
      </w:r>
      <w:proofErr w:type="spellEnd"/>
      <w:r w:rsidR="007A5B0B" w:rsidRPr="004519E7">
        <w:rPr>
          <w:rFonts w:ascii="Times New Roman" w:hAnsi="Times New Roman"/>
          <w:sz w:val="28"/>
          <w:szCs w:val="28"/>
        </w:rPr>
        <w:t xml:space="preserve"> İştirak</w:t>
      </w:r>
      <w:r w:rsidR="007A5B0B" w:rsidRPr="004519E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ettikleri görülmekle gündem Meclis Başkanı Resul YILMAZ tarafından açılarak yapılan yoklamada çoğunluğun bulunduğu anlaşıldığından gündemdeki maddelerin görüşülmesi</w:t>
      </w:r>
      <w:r w:rsidR="007A5B0B">
        <w:rPr>
          <w:rFonts w:ascii="Times New Roman" w:hAnsi="Times New Roman"/>
          <w:sz w:val="28"/>
          <w:szCs w:val="28"/>
        </w:rPr>
        <w:t xml:space="preserve">ne başlamadan önce bundan önce ekim ayı birinci oturumunda </w:t>
      </w:r>
      <w:r w:rsidR="007A5B0B" w:rsidRPr="004519E7">
        <w:rPr>
          <w:rFonts w:ascii="Times New Roman" w:hAnsi="Times New Roman"/>
          <w:sz w:val="28"/>
          <w:szCs w:val="28"/>
        </w:rPr>
        <w:t xml:space="preserve"> alınan karar ve zabıtlar okunarak tasvip edildikten sonra gündemdeki maddelerinin görüşülmesine geçildi.</w:t>
      </w:r>
    </w:p>
    <w:p w:rsidR="000F49E3" w:rsidRPr="00FB2A9A" w:rsidRDefault="000F49E3" w:rsidP="000F49E3">
      <w:pPr>
        <w:ind w:firstLine="708"/>
        <w:jc w:val="both"/>
        <w:rPr>
          <w:rFonts w:ascii="Times New Roman" w:eastAsia="MS Mincho" w:hAnsi="Times New Roman"/>
          <w:sz w:val="28"/>
          <w:szCs w:val="28"/>
          <w:lang w:val="en-US" w:eastAsia="ja-JP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GÜNDEMİN DOKUZUNCU </w:t>
      </w:r>
      <w:r w:rsidRPr="00853F0B">
        <w:rPr>
          <w:rFonts w:ascii="Times New Roman" w:hAnsi="Times New Roman"/>
          <w:b/>
          <w:sz w:val="28"/>
          <w:szCs w:val="28"/>
          <w:lang w:val="en-US"/>
        </w:rPr>
        <w:t>MADDESİ: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Gürakar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mahallesinin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4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dört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mahalleye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bölünmesinin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görüşülmesi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</w:t>
      </w:r>
      <w:r w:rsidRPr="00853F0B">
        <w:rPr>
          <w:rFonts w:ascii="Times New Roman" w:hAnsi="Times New Roman"/>
          <w:sz w:val="28"/>
          <w:szCs w:val="28"/>
          <w:lang w:val="en-US"/>
        </w:rPr>
        <w:t>akkında</w:t>
      </w:r>
      <w:proofErr w:type="spellEnd"/>
      <w:r w:rsidRPr="00853F0B">
        <w:rPr>
          <w:rFonts w:ascii="Times New Roman" w:hAnsi="Times New Roman"/>
          <w:sz w:val="28"/>
          <w:szCs w:val="28"/>
          <w:lang w:val="en-US"/>
        </w:rPr>
        <w:t xml:space="preserve"> İdi.</w:t>
      </w:r>
    </w:p>
    <w:p w:rsidR="000F49E3" w:rsidRDefault="000F49E3" w:rsidP="000F49E3">
      <w:p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ab/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İmar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Şehircilik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02.10.2014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tarih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94501844/2638-2115 </w:t>
      </w:r>
      <w:proofErr w:type="spellStart"/>
      <w:r w:rsidRPr="00853F0B"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 w:rsidRPr="00853F0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53F0B"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 w:rsidRPr="00853F0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53F0B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853F0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53F0B">
        <w:rPr>
          <w:rFonts w:ascii="Times New Roman" w:hAnsi="Times New Roman"/>
          <w:sz w:val="28"/>
          <w:szCs w:val="28"/>
          <w:lang w:val="en-US"/>
        </w:rPr>
        <w:t>ekleri</w:t>
      </w:r>
      <w:proofErr w:type="spellEnd"/>
      <w:r w:rsidRPr="00853F0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53F0B">
        <w:rPr>
          <w:rFonts w:ascii="Times New Roman" w:hAnsi="Times New Roman"/>
          <w:sz w:val="28"/>
          <w:szCs w:val="28"/>
          <w:lang w:val="en-US"/>
        </w:rPr>
        <w:t>okundu</w:t>
      </w:r>
      <w:proofErr w:type="spellEnd"/>
      <w:r w:rsidRPr="00853F0B">
        <w:rPr>
          <w:rFonts w:ascii="Times New Roman" w:hAnsi="Times New Roman"/>
          <w:sz w:val="28"/>
          <w:szCs w:val="28"/>
          <w:lang w:val="en-US"/>
        </w:rPr>
        <w:t>.</w:t>
      </w:r>
    </w:p>
    <w:p w:rsidR="000F49E3" w:rsidRDefault="000F49E3" w:rsidP="000F49E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İmar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şehircilik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ilgi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ekinde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bulunan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4437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nüfusa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sahip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olan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Gürakar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Faydalı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Üçkardeş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mezrası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birleşerek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600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nüfusu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faydalı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Sofice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dibekdüzü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sarıkuş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mezrası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birleşerek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 xml:space="preserve">1026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nüfusu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Sofice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kurulmasına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549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nüfusu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Dalkaya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olarak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kurulmasına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Gürakar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dahil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dört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mahalleye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ayrılmasına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Gürakar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Faydalı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Sofice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Dalkaya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Mahalleleri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) 5393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belediye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kanununun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9.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Maddesine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göre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mahallelerin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kurulması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bilgi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üyelerinin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bilgi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oylarına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sunuldu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0F49E3" w:rsidRDefault="000F49E3" w:rsidP="000F49E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Gündem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maddesi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üyelerinden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söz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almak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isteyen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olup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olmadığı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soruldu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>.</w:t>
      </w:r>
    </w:p>
    <w:p w:rsidR="000F49E3" w:rsidRDefault="000F49E3" w:rsidP="000F49E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üyelerinden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Cumali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BAYRAM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söz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alarak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‘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Mahallelerin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kurulması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için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konunun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imar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komisyonuna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havale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edilmesini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öneriyorum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‘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dedi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0F49E3" w:rsidRDefault="000F49E3" w:rsidP="000F49E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Belediye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Başkanı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söz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alarak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gündem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maddesinin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komisyona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gönderilmesine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gerek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olmadığını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söyleyerek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oylamaya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geçildi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0F49E3" w:rsidRDefault="000F49E3" w:rsidP="000F49E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CD0D46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İsim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okunmak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suretiyle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yapılan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açık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oylamada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;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Celal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AKIL</w:t>
      </w:r>
      <w:proofErr w:type="gramStart"/>
      <w:r w:rsidRPr="00CD0D46">
        <w:rPr>
          <w:rFonts w:ascii="Times New Roman" w:hAnsi="Times New Roman"/>
          <w:sz w:val="28"/>
          <w:szCs w:val="28"/>
          <w:lang w:val="en-US"/>
        </w:rPr>
        <w:t>,İbrahim</w:t>
      </w:r>
      <w:proofErr w:type="spellEnd"/>
      <w:proofErr w:type="gram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Halil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NASANLI,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Nusret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TÜYSÜZ,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Cumali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KARAVAR,Ali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Zülfikar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İZOL,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Hamdi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HATİPOĞLU,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Nezahat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YEĞİN,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Hasan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BAYDİLLİ,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Hasan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KARAKAŞ,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Aysel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URTEKİN,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Hacı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Ahmet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ÖNCÜL,Murat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ADKOŞU, </w:t>
      </w:r>
      <w:r>
        <w:rPr>
          <w:rFonts w:ascii="Times New Roman" w:hAnsi="Times New Roman"/>
          <w:sz w:val="28"/>
          <w:szCs w:val="28"/>
          <w:lang w:val="en-US"/>
        </w:rPr>
        <w:t xml:space="preserve">Mehmet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Hanifi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GÜNEŞ,</w:t>
      </w:r>
      <w:r w:rsidRPr="00CD0D46">
        <w:rPr>
          <w:rFonts w:ascii="Times New Roman" w:hAnsi="Times New Roman"/>
          <w:sz w:val="28"/>
          <w:szCs w:val="28"/>
          <w:lang w:val="en-US"/>
        </w:rPr>
        <w:t>Rüstem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KARALI,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Eyyüp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ÇINAR,Se</w:t>
      </w:r>
      <w:r>
        <w:rPr>
          <w:rFonts w:ascii="Times New Roman" w:hAnsi="Times New Roman"/>
          <w:sz w:val="28"/>
          <w:szCs w:val="28"/>
          <w:lang w:val="en-US"/>
        </w:rPr>
        <w:t>lahattin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İLHAN,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Nurettin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BOZDAĞ’ın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Kabul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oyu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</w:t>
      </w:r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Cumali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BAYRAM, Murat TAMSES,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Bekir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GÜMÜŞTAŞ,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Hüseyin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>KER,Ahmet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YAVUZER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Ali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GÖYÜNCÜ’nün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çekimser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oyu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kullandığı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görüldü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>.</w:t>
      </w:r>
    </w:p>
    <w:p w:rsidR="00AC7B40" w:rsidRPr="000F49E3" w:rsidRDefault="000F49E3" w:rsidP="00AE181C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İmar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şehircilik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ilgi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ekinde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bulunan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4437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nüfusa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sahip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olan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Gürakar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Faydalı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Üçkardeş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mezrası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birleşerek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600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nüfusu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faydalı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Sofice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dibekdüzü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sarıkuş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mezrası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birleşerek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1026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nüfusu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Sofice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mahalesi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kurulmasına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, 549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nüfusu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Dalkaya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olarak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kurulmasına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;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Gürakar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dahil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dört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mahalleye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D0D46">
        <w:rPr>
          <w:rFonts w:ascii="Times New Roman" w:hAnsi="Times New Roman"/>
          <w:sz w:val="28"/>
          <w:szCs w:val="28"/>
          <w:lang w:val="en-US"/>
        </w:rPr>
        <w:t>ayrılmasına</w:t>
      </w:r>
      <w:proofErr w:type="spellEnd"/>
      <w:r w:rsidR="00AE181C">
        <w:rPr>
          <w:rFonts w:ascii="Times New Roman" w:hAnsi="Times New Roman"/>
          <w:sz w:val="28"/>
          <w:szCs w:val="28"/>
          <w:lang w:val="en-US"/>
        </w:rPr>
        <w:t xml:space="preserve">  (</w:t>
      </w:r>
      <w:proofErr w:type="spellStart"/>
      <w:proofErr w:type="gramEnd"/>
      <w:r w:rsidRPr="00CD0D46">
        <w:rPr>
          <w:rFonts w:ascii="Times New Roman" w:hAnsi="Times New Roman"/>
          <w:sz w:val="28"/>
          <w:szCs w:val="28"/>
          <w:lang w:val="en-US"/>
        </w:rPr>
        <w:t>Gürakar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Faydalı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Sofice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Dalkaya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Mahalleleri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) 5393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belediye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kanununun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9.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Maddesine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göre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mahallelerin</w:t>
      </w:r>
      <w:proofErr w:type="spellEnd"/>
      <w:r w:rsidRPr="00CD0D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D0D46">
        <w:rPr>
          <w:rFonts w:ascii="Times New Roman" w:hAnsi="Times New Roman"/>
          <w:sz w:val="28"/>
          <w:szCs w:val="28"/>
          <w:lang w:val="en-US"/>
        </w:rPr>
        <w:t>kurulması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hususu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oyçokluğu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smartTag w:uri="urn:schemas-microsoft-com:office:smarttags" w:element="metricconverter">
        <w:smartTagPr>
          <w:attr w:name="ProductID" w:val="50 Kg"/>
        </w:smartTagPr>
        <w:r>
          <w:rPr>
            <w:rFonts w:ascii="Times New Roman" w:hAnsi="Times New Roman"/>
            <w:sz w:val="28"/>
            <w:szCs w:val="28"/>
            <w:lang w:val="en-US"/>
          </w:rPr>
          <w:t>kabul</w:t>
        </w:r>
      </w:smartTag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edildi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bookmarkEnd w:id="0"/>
    <w:bookmarkEnd w:id="1"/>
    <w:bookmarkEnd w:id="2"/>
    <w:p w:rsidR="00E64422" w:rsidRDefault="00A6731A" w:rsidP="000F49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</w:t>
      </w:r>
      <w:r w:rsidRPr="001650A8">
        <w:rPr>
          <w:sz w:val="28"/>
          <w:szCs w:val="28"/>
        </w:rPr>
        <w:t>Bu hususta gerekli işlemlerin ikmali için kararın ilgili birimlere gönderilmesine oybirliğiyle karar verildi.</w:t>
      </w:r>
      <w:r w:rsidR="00CC5629">
        <w:rPr>
          <w:sz w:val="28"/>
          <w:szCs w:val="28"/>
        </w:rPr>
        <w:t xml:space="preserve"> </w:t>
      </w:r>
      <w:proofErr w:type="gramStart"/>
      <w:r w:rsidR="007A5B0B">
        <w:rPr>
          <w:sz w:val="28"/>
          <w:szCs w:val="28"/>
        </w:rPr>
        <w:t>09</w:t>
      </w:r>
      <w:r w:rsidR="000A2292">
        <w:rPr>
          <w:sz w:val="28"/>
          <w:szCs w:val="28"/>
        </w:rPr>
        <w:t>/10/2014</w:t>
      </w:r>
      <w:proofErr w:type="gramEnd"/>
    </w:p>
    <w:p w:rsidR="00E64422" w:rsidRPr="00430443" w:rsidRDefault="00E64422" w:rsidP="000F49E3">
      <w:pPr>
        <w:jc w:val="both"/>
        <w:rPr>
          <w:sz w:val="28"/>
          <w:szCs w:val="28"/>
        </w:rPr>
      </w:pPr>
      <w:bookmarkStart w:id="3" w:name="_GoBack"/>
      <w:bookmarkEnd w:id="3"/>
    </w:p>
    <w:p w:rsidR="00A6731A" w:rsidRPr="001650A8" w:rsidRDefault="00A6731A" w:rsidP="009779B0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Resul</w:t>
      </w:r>
      <w:proofErr w:type="spellEnd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YILMAZ                </w:t>
      </w:r>
      <w:r w:rsidR="007A5B0B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</w:t>
      </w:r>
      <w:proofErr w:type="spellStart"/>
      <w:r w:rsidR="007A5B0B">
        <w:rPr>
          <w:rFonts w:ascii="Times New Roman" w:eastAsia="MS Mincho" w:hAnsi="Times New Roman"/>
          <w:sz w:val="28"/>
          <w:szCs w:val="28"/>
          <w:lang w:val="en-US" w:eastAsia="ja-JP"/>
        </w:rPr>
        <w:t>Aysel</w:t>
      </w:r>
      <w:proofErr w:type="spellEnd"/>
      <w:r w:rsidR="007A5B0B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URTEKİN </w:t>
      </w:r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İbrahim </w:t>
      </w: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Halil</w:t>
      </w:r>
      <w:proofErr w:type="spellEnd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NASANLI</w:t>
      </w:r>
    </w:p>
    <w:p w:rsidR="00A6731A" w:rsidRPr="001650A8" w:rsidRDefault="00AC7B40" w:rsidP="009779B0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Belediye</w:t>
      </w:r>
      <w:proofErr w:type="spellEnd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  <w:t xml:space="preserve">    </w:t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</w:p>
    <w:p w:rsidR="00A6731A" w:rsidRPr="001650A8" w:rsidRDefault="00A6731A" w:rsidP="009779B0">
      <w:pPr>
        <w:rPr>
          <w:rFonts w:ascii="Times New Roman" w:hAnsi="Times New Roman"/>
          <w:sz w:val="28"/>
          <w:szCs w:val="28"/>
        </w:rPr>
      </w:pP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</w:p>
    <w:sectPr w:rsidR="00A6731A" w:rsidRPr="001650A8" w:rsidSect="00B701A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A22" w:rsidRDefault="00694A22" w:rsidP="00C71F57">
      <w:pPr>
        <w:spacing w:after="0" w:line="240" w:lineRule="auto"/>
      </w:pPr>
      <w:r>
        <w:separator/>
      </w:r>
    </w:p>
  </w:endnote>
  <w:endnote w:type="continuationSeparator" w:id="0">
    <w:p w:rsidR="00694A22" w:rsidRDefault="00694A22" w:rsidP="00C71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31A" w:rsidRDefault="00A6731A" w:rsidP="00B701AF">
    <w:pPr>
      <w:pStyle w:val="Altbilgi"/>
      <w:jc w:val="center"/>
    </w:pPr>
  </w:p>
  <w:p w:rsidR="00A6731A" w:rsidRDefault="00A6731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A22" w:rsidRDefault="00694A22" w:rsidP="00C71F57">
      <w:pPr>
        <w:spacing w:after="0" w:line="240" w:lineRule="auto"/>
      </w:pPr>
      <w:r>
        <w:separator/>
      </w:r>
    </w:p>
  </w:footnote>
  <w:footnote w:type="continuationSeparator" w:id="0">
    <w:p w:rsidR="00694A22" w:rsidRDefault="00694A22" w:rsidP="00C71F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02"/>
    <w:rsid w:val="0000366A"/>
    <w:rsid w:val="000147E7"/>
    <w:rsid w:val="0002370C"/>
    <w:rsid w:val="0002707D"/>
    <w:rsid w:val="00046EA2"/>
    <w:rsid w:val="000575B1"/>
    <w:rsid w:val="0006076F"/>
    <w:rsid w:val="00060C12"/>
    <w:rsid w:val="00066BAB"/>
    <w:rsid w:val="00076457"/>
    <w:rsid w:val="000944AE"/>
    <w:rsid w:val="000A2292"/>
    <w:rsid w:val="000B12D9"/>
    <w:rsid w:val="000C0684"/>
    <w:rsid w:val="000C07EA"/>
    <w:rsid w:val="000D12F0"/>
    <w:rsid w:val="000D297A"/>
    <w:rsid w:val="000E753E"/>
    <w:rsid w:val="000F230B"/>
    <w:rsid w:val="000F49E3"/>
    <w:rsid w:val="0010594E"/>
    <w:rsid w:val="00117450"/>
    <w:rsid w:val="001200EB"/>
    <w:rsid w:val="00122E2B"/>
    <w:rsid w:val="00127E1D"/>
    <w:rsid w:val="00133612"/>
    <w:rsid w:val="00135BF8"/>
    <w:rsid w:val="001650A8"/>
    <w:rsid w:val="00187203"/>
    <w:rsid w:val="00196E7B"/>
    <w:rsid w:val="001A155D"/>
    <w:rsid w:val="001A60BF"/>
    <w:rsid w:val="001A7FA2"/>
    <w:rsid w:val="001C054B"/>
    <w:rsid w:val="001C0613"/>
    <w:rsid w:val="001C4F2F"/>
    <w:rsid w:val="001E03C4"/>
    <w:rsid w:val="001F18ED"/>
    <w:rsid w:val="001F60D0"/>
    <w:rsid w:val="002172E2"/>
    <w:rsid w:val="00220C61"/>
    <w:rsid w:val="002217FE"/>
    <w:rsid w:val="00231E7D"/>
    <w:rsid w:val="00244EDB"/>
    <w:rsid w:val="002530CD"/>
    <w:rsid w:val="00255342"/>
    <w:rsid w:val="00261E62"/>
    <w:rsid w:val="002626DC"/>
    <w:rsid w:val="00266A02"/>
    <w:rsid w:val="00270FE4"/>
    <w:rsid w:val="00277FC9"/>
    <w:rsid w:val="00290570"/>
    <w:rsid w:val="002B11D9"/>
    <w:rsid w:val="002B3D1C"/>
    <w:rsid w:val="002C74E8"/>
    <w:rsid w:val="002E3317"/>
    <w:rsid w:val="002E4583"/>
    <w:rsid w:val="002F0B48"/>
    <w:rsid w:val="002F4416"/>
    <w:rsid w:val="003077B8"/>
    <w:rsid w:val="003116A0"/>
    <w:rsid w:val="0031313D"/>
    <w:rsid w:val="00313266"/>
    <w:rsid w:val="00313D2A"/>
    <w:rsid w:val="003323CE"/>
    <w:rsid w:val="003425D0"/>
    <w:rsid w:val="00346110"/>
    <w:rsid w:val="00350608"/>
    <w:rsid w:val="00367C53"/>
    <w:rsid w:val="00370988"/>
    <w:rsid w:val="00372E17"/>
    <w:rsid w:val="00374991"/>
    <w:rsid w:val="0037651D"/>
    <w:rsid w:val="0037747F"/>
    <w:rsid w:val="00377F76"/>
    <w:rsid w:val="003A0E0A"/>
    <w:rsid w:val="003C00DE"/>
    <w:rsid w:val="003C1FC2"/>
    <w:rsid w:val="003C716C"/>
    <w:rsid w:val="003C7656"/>
    <w:rsid w:val="003D2EBA"/>
    <w:rsid w:val="003D33EF"/>
    <w:rsid w:val="003F1459"/>
    <w:rsid w:val="003F192F"/>
    <w:rsid w:val="0041137A"/>
    <w:rsid w:val="00425A7C"/>
    <w:rsid w:val="0042778E"/>
    <w:rsid w:val="00430443"/>
    <w:rsid w:val="0043152B"/>
    <w:rsid w:val="00432086"/>
    <w:rsid w:val="00434864"/>
    <w:rsid w:val="0043547C"/>
    <w:rsid w:val="004442AA"/>
    <w:rsid w:val="004519E7"/>
    <w:rsid w:val="00452010"/>
    <w:rsid w:val="00466951"/>
    <w:rsid w:val="00474AE4"/>
    <w:rsid w:val="00480DEC"/>
    <w:rsid w:val="004844A5"/>
    <w:rsid w:val="00490634"/>
    <w:rsid w:val="0049509A"/>
    <w:rsid w:val="004C516F"/>
    <w:rsid w:val="004D1A12"/>
    <w:rsid w:val="004D3732"/>
    <w:rsid w:val="004E7979"/>
    <w:rsid w:val="004F2CD9"/>
    <w:rsid w:val="004F5AD3"/>
    <w:rsid w:val="00524679"/>
    <w:rsid w:val="0052580C"/>
    <w:rsid w:val="00543FE6"/>
    <w:rsid w:val="00547C11"/>
    <w:rsid w:val="00556F40"/>
    <w:rsid w:val="00564447"/>
    <w:rsid w:val="005645D0"/>
    <w:rsid w:val="00565EC4"/>
    <w:rsid w:val="00565FAF"/>
    <w:rsid w:val="00575073"/>
    <w:rsid w:val="0058129F"/>
    <w:rsid w:val="00581379"/>
    <w:rsid w:val="00592997"/>
    <w:rsid w:val="005B7A88"/>
    <w:rsid w:val="005C0A8D"/>
    <w:rsid w:val="005D0064"/>
    <w:rsid w:val="005E0CED"/>
    <w:rsid w:val="005E1CFE"/>
    <w:rsid w:val="005E4653"/>
    <w:rsid w:val="005F153C"/>
    <w:rsid w:val="0060150E"/>
    <w:rsid w:val="00601F55"/>
    <w:rsid w:val="00606C47"/>
    <w:rsid w:val="00615AB4"/>
    <w:rsid w:val="006272C4"/>
    <w:rsid w:val="006311B8"/>
    <w:rsid w:val="00635993"/>
    <w:rsid w:val="00644284"/>
    <w:rsid w:val="0064714A"/>
    <w:rsid w:val="00655954"/>
    <w:rsid w:val="0066331B"/>
    <w:rsid w:val="00672DF0"/>
    <w:rsid w:val="006853DA"/>
    <w:rsid w:val="00690E17"/>
    <w:rsid w:val="00691956"/>
    <w:rsid w:val="00694A22"/>
    <w:rsid w:val="00696DD8"/>
    <w:rsid w:val="006B1062"/>
    <w:rsid w:val="006B36F1"/>
    <w:rsid w:val="006B7B2C"/>
    <w:rsid w:val="006C0B4D"/>
    <w:rsid w:val="006C276B"/>
    <w:rsid w:val="006C414C"/>
    <w:rsid w:val="006D6AB1"/>
    <w:rsid w:val="006E6A01"/>
    <w:rsid w:val="00700E0F"/>
    <w:rsid w:val="00713830"/>
    <w:rsid w:val="00722DCA"/>
    <w:rsid w:val="007272C9"/>
    <w:rsid w:val="00733CD2"/>
    <w:rsid w:val="00753957"/>
    <w:rsid w:val="0076343D"/>
    <w:rsid w:val="007722A4"/>
    <w:rsid w:val="00776C0F"/>
    <w:rsid w:val="007936D5"/>
    <w:rsid w:val="007A2D8C"/>
    <w:rsid w:val="007A3DE8"/>
    <w:rsid w:val="007A5B0B"/>
    <w:rsid w:val="007A5C29"/>
    <w:rsid w:val="007B20DD"/>
    <w:rsid w:val="007B3AF6"/>
    <w:rsid w:val="007C0102"/>
    <w:rsid w:val="007C1480"/>
    <w:rsid w:val="007C30C0"/>
    <w:rsid w:val="007E1CA6"/>
    <w:rsid w:val="007E6648"/>
    <w:rsid w:val="007F2962"/>
    <w:rsid w:val="008037A9"/>
    <w:rsid w:val="0080670B"/>
    <w:rsid w:val="00824E5C"/>
    <w:rsid w:val="00834D2D"/>
    <w:rsid w:val="00853F0B"/>
    <w:rsid w:val="00856449"/>
    <w:rsid w:val="00857383"/>
    <w:rsid w:val="00876037"/>
    <w:rsid w:val="00881AC7"/>
    <w:rsid w:val="008878AA"/>
    <w:rsid w:val="00887C20"/>
    <w:rsid w:val="008B0A58"/>
    <w:rsid w:val="008B2D04"/>
    <w:rsid w:val="008B439E"/>
    <w:rsid w:val="008C0631"/>
    <w:rsid w:val="008C29E4"/>
    <w:rsid w:val="008D4AF0"/>
    <w:rsid w:val="008D4F1B"/>
    <w:rsid w:val="008E687A"/>
    <w:rsid w:val="008F0007"/>
    <w:rsid w:val="008F6210"/>
    <w:rsid w:val="00900C54"/>
    <w:rsid w:val="00907037"/>
    <w:rsid w:val="00913E33"/>
    <w:rsid w:val="00914E48"/>
    <w:rsid w:val="00921D7F"/>
    <w:rsid w:val="009231CB"/>
    <w:rsid w:val="00935049"/>
    <w:rsid w:val="00942FFA"/>
    <w:rsid w:val="00945144"/>
    <w:rsid w:val="009471A5"/>
    <w:rsid w:val="00961232"/>
    <w:rsid w:val="00963545"/>
    <w:rsid w:val="00967B16"/>
    <w:rsid w:val="00973A12"/>
    <w:rsid w:val="009779B0"/>
    <w:rsid w:val="009866AE"/>
    <w:rsid w:val="0099171C"/>
    <w:rsid w:val="0099422B"/>
    <w:rsid w:val="00996756"/>
    <w:rsid w:val="009A5FE7"/>
    <w:rsid w:val="009B1533"/>
    <w:rsid w:val="009C2EED"/>
    <w:rsid w:val="009C5D6B"/>
    <w:rsid w:val="009D3506"/>
    <w:rsid w:val="009E6044"/>
    <w:rsid w:val="009F147F"/>
    <w:rsid w:val="009F2B7A"/>
    <w:rsid w:val="00A12458"/>
    <w:rsid w:val="00A156A0"/>
    <w:rsid w:val="00A23595"/>
    <w:rsid w:val="00A4602A"/>
    <w:rsid w:val="00A6731A"/>
    <w:rsid w:val="00A7376E"/>
    <w:rsid w:val="00A74C36"/>
    <w:rsid w:val="00A7530B"/>
    <w:rsid w:val="00A7584E"/>
    <w:rsid w:val="00A778DA"/>
    <w:rsid w:val="00A81537"/>
    <w:rsid w:val="00A86A97"/>
    <w:rsid w:val="00A8787F"/>
    <w:rsid w:val="00AA532C"/>
    <w:rsid w:val="00AB17B0"/>
    <w:rsid w:val="00AB1BAD"/>
    <w:rsid w:val="00AB33F5"/>
    <w:rsid w:val="00AB3E8A"/>
    <w:rsid w:val="00AC249F"/>
    <w:rsid w:val="00AC6DE2"/>
    <w:rsid w:val="00AC7B40"/>
    <w:rsid w:val="00AD0473"/>
    <w:rsid w:val="00AD58F6"/>
    <w:rsid w:val="00AD6FFF"/>
    <w:rsid w:val="00AE181C"/>
    <w:rsid w:val="00AE5582"/>
    <w:rsid w:val="00B039E0"/>
    <w:rsid w:val="00B11ECB"/>
    <w:rsid w:val="00B13716"/>
    <w:rsid w:val="00B16166"/>
    <w:rsid w:val="00B32559"/>
    <w:rsid w:val="00B5643C"/>
    <w:rsid w:val="00B635C0"/>
    <w:rsid w:val="00B64DC8"/>
    <w:rsid w:val="00B701AF"/>
    <w:rsid w:val="00B75942"/>
    <w:rsid w:val="00B76B01"/>
    <w:rsid w:val="00B96988"/>
    <w:rsid w:val="00BA4E13"/>
    <w:rsid w:val="00BB1BDA"/>
    <w:rsid w:val="00BC1ADA"/>
    <w:rsid w:val="00BF4324"/>
    <w:rsid w:val="00BF5F2F"/>
    <w:rsid w:val="00C07F2C"/>
    <w:rsid w:val="00C21969"/>
    <w:rsid w:val="00C542CA"/>
    <w:rsid w:val="00C57948"/>
    <w:rsid w:val="00C61DC3"/>
    <w:rsid w:val="00C65ADF"/>
    <w:rsid w:val="00C71F57"/>
    <w:rsid w:val="00C75700"/>
    <w:rsid w:val="00C82C4C"/>
    <w:rsid w:val="00CB54E0"/>
    <w:rsid w:val="00CB6023"/>
    <w:rsid w:val="00CC32E4"/>
    <w:rsid w:val="00CC5629"/>
    <w:rsid w:val="00CE1063"/>
    <w:rsid w:val="00CE6227"/>
    <w:rsid w:val="00CE7736"/>
    <w:rsid w:val="00CF178F"/>
    <w:rsid w:val="00CF469A"/>
    <w:rsid w:val="00D0592C"/>
    <w:rsid w:val="00D06268"/>
    <w:rsid w:val="00D2718D"/>
    <w:rsid w:val="00D320C3"/>
    <w:rsid w:val="00D4593F"/>
    <w:rsid w:val="00D72406"/>
    <w:rsid w:val="00DA2FAC"/>
    <w:rsid w:val="00DA64BE"/>
    <w:rsid w:val="00DA79C1"/>
    <w:rsid w:val="00DB1D61"/>
    <w:rsid w:val="00DB7443"/>
    <w:rsid w:val="00DC0DA0"/>
    <w:rsid w:val="00DC70AA"/>
    <w:rsid w:val="00DC77B1"/>
    <w:rsid w:val="00DE4073"/>
    <w:rsid w:val="00DF13DA"/>
    <w:rsid w:val="00E052AA"/>
    <w:rsid w:val="00E12558"/>
    <w:rsid w:val="00E135B1"/>
    <w:rsid w:val="00E21FFB"/>
    <w:rsid w:val="00E35F6F"/>
    <w:rsid w:val="00E41E97"/>
    <w:rsid w:val="00E42391"/>
    <w:rsid w:val="00E50744"/>
    <w:rsid w:val="00E50FE1"/>
    <w:rsid w:val="00E553D0"/>
    <w:rsid w:val="00E56271"/>
    <w:rsid w:val="00E64422"/>
    <w:rsid w:val="00E74A11"/>
    <w:rsid w:val="00E90D4C"/>
    <w:rsid w:val="00E90D60"/>
    <w:rsid w:val="00E92D5B"/>
    <w:rsid w:val="00E950E4"/>
    <w:rsid w:val="00EB6700"/>
    <w:rsid w:val="00ED6DA2"/>
    <w:rsid w:val="00EE01E5"/>
    <w:rsid w:val="00EE67AE"/>
    <w:rsid w:val="00EE6A33"/>
    <w:rsid w:val="00F1705A"/>
    <w:rsid w:val="00F214C7"/>
    <w:rsid w:val="00F3186F"/>
    <w:rsid w:val="00F341CB"/>
    <w:rsid w:val="00F50F5D"/>
    <w:rsid w:val="00F56EDB"/>
    <w:rsid w:val="00F60AD1"/>
    <w:rsid w:val="00F70CDC"/>
    <w:rsid w:val="00F859D4"/>
    <w:rsid w:val="00F90965"/>
    <w:rsid w:val="00F924EF"/>
    <w:rsid w:val="00F95129"/>
    <w:rsid w:val="00FB26F9"/>
    <w:rsid w:val="00FB7F1B"/>
    <w:rsid w:val="00FE0871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5ADA1BB-8183-4C06-B8F1-1F7629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3DA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58137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5E4653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581379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81379"/>
    <w:rPr>
      <w:rFonts w:ascii="Cambria" w:hAnsi="Cambria"/>
      <w:b/>
      <w:color w:val="365F91"/>
      <w:sz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A2D8C"/>
    <w:rPr>
      <w:rFonts w:ascii="Times New Roman" w:hAnsi="Times New Roman"/>
      <w:b/>
      <w:sz w:val="24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581379"/>
    <w:rPr>
      <w:rFonts w:ascii="Cambria" w:hAnsi="Cambria"/>
      <w:b/>
      <w:color w:val="4F81BD"/>
      <w:sz w:val="22"/>
    </w:rPr>
  </w:style>
  <w:style w:type="paragraph" w:styleId="GvdeMetni">
    <w:name w:val="Body Text"/>
    <w:basedOn w:val="Normal"/>
    <w:link w:val="GvdeMetniChar"/>
    <w:uiPriority w:val="99"/>
    <w:rsid w:val="005E4653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</w:rPr>
  </w:style>
  <w:style w:type="table" w:customStyle="1" w:styleId="LightShading-Accent21">
    <w:name w:val="Light Shading - Accent 21"/>
    <w:uiPriority w:val="99"/>
    <w:rsid w:val="00FE08A4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B2D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B2D04"/>
    <w:rPr>
      <w:rFonts w:ascii="Tahoma" w:hAnsi="Tahoma"/>
      <w:sz w:val="16"/>
    </w:rPr>
  </w:style>
  <w:style w:type="paragraph" w:styleId="TBal">
    <w:name w:val="TOC Heading"/>
    <w:basedOn w:val="Balk1"/>
    <w:next w:val="Normal"/>
    <w:uiPriority w:val="99"/>
    <w:qFormat/>
    <w:rsid w:val="00581379"/>
    <w:pPr>
      <w:outlineLvl w:val="9"/>
    </w:pPr>
    <w:rPr>
      <w:lang w:eastAsia="en-US"/>
    </w:rPr>
  </w:style>
  <w:style w:type="paragraph" w:styleId="T2">
    <w:name w:val="toc 2"/>
    <w:basedOn w:val="Normal"/>
    <w:next w:val="Normal"/>
    <w:autoRedefine/>
    <w:uiPriority w:val="99"/>
    <w:rsid w:val="00581379"/>
    <w:pPr>
      <w:spacing w:after="100"/>
      <w:ind w:left="220"/>
    </w:pPr>
    <w:rPr>
      <w:lang w:eastAsia="en-US"/>
    </w:rPr>
  </w:style>
  <w:style w:type="paragraph" w:styleId="T1">
    <w:name w:val="toc 1"/>
    <w:basedOn w:val="Normal"/>
    <w:next w:val="Normal"/>
    <w:autoRedefine/>
    <w:uiPriority w:val="99"/>
    <w:semiHidden/>
    <w:rsid w:val="00581379"/>
    <w:pPr>
      <w:spacing w:after="100"/>
    </w:pPr>
    <w:rPr>
      <w:lang w:eastAsia="en-US"/>
    </w:rPr>
  </w:style>
  <w:style w:type="paragraph" w:styleId="T3">
    <w:name w:val="toc 3"/>
    <w:basedOn w:val="Normal"/>
    <w:next w:val="Normal"/>
    <w:autoRedefine/>
    <w:uiPriority w:val="99"/>
    <w:semiHidden/>
    <w:rsid w:val="00581379"/>
    <w:pPr>
      <w:spacing w:after="100"/>
      <w:ind w:left="440"/>
    </w:pPr>
    <w:rPr>
      <w:lang w:eastAsia="en-US"/>
    </w:rPr>
  </w:style>
  <w:style w:type="paragraph" w:styleId="ResimYazs">
    <w:name w:val="caption"/>
    <w:basedOn w:val="Normal"/>
    <w:next w:val="Normal"/>
    <w:uiPriority w:val="99"/>
    <w:qFormat/>
    <w:rsid w:val="006853DA"/>
    <w:pPr>
      <w:spacing w:line="240" w:lineRule="auto"/>
    </w:pPr>
    <w:rPr>
      <w:b/>
      <w:bCs/>
      <w:color w:val="4F81BD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C71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71F57"/>
    <w:rPr>
      <w:sz w:val="22"/>
    </w:rPr>
  </w:style>
  <w:style w:type="paragraph" w:styleId="Altbilgi">
    <w:name w:val="footer"/>
    <w:basedOn w:val="Normal"/>
    <w:link w:val="AltbilgiChar"/>
    <w:uiPriority w:val="99"/>
    <w:rsid w:val="00C71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71F57"/>
    <w:rPr>
      <w:sz w:val="22"/>
    </w:rPr>
  </w:style>
  <w:style w:type="character" w:styleId="Kpr">
    <w:name w:val="Hyperlink"/>
    <w:basedOn w:val="VarsaylanParagrafYazTipi"/>
    <w:uiPriority w:val="99"/>
    <w:rsid w:val="006C0B4D"/>
    <w:rPr>
      <w:rFonts w:cs="Times New Roman"/>
      <w:color w:val="0000FF"/>
      <w:u w:val="single"/>
    </w:rPr>
  </w:style>
  <w:style w:type="character" w:customStyle="1" w:styleId="KonuBalChar">
    <w:name w:val="Konu Başlığı Char"/>
    <w:link w:val="KonuBal"/>
    <w:uiPriority w:val="99"/>
    <w:locked/>
    <w:rsid w:val="00996756"/>
    <w:rPr>
      <w:rFonts w:ascii="Cambria" w:hAnsi="Cambria"/>
      <w:color w:val="17365D"/>
      <w:spacing w:val="5"/>
      <w:kern w:val="28"/>
      <w:sz w:val="52"/>
      <w:lang w:eastAsia="en-US"/>
    </w:rPr>
  </w:style>
  <w:style w:type="paragraph" w:styleId="KonuBal">
    <w:name w:val="Title"/>
    <w:basedOn w:val="Normal"/>
    <w:next w:val="Normal"/>
    <w:link w:val="KonuBalChar"/>
    <w:uiPriority w:val="99"/>
    <w:qFormat/>
    <w:rsid w:val="00996756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leChar1">
    <w:name w:val="Title Char1"/>
    <w:basedOn w:val="VarsaylanParagrafYazTipi"/>
    <w:uiPriority w:val="99"/>
    <w:rPr>
      <w:rFonts w:ascii="Cambria" w:hAnsi="Cambria"/>
      <w:b/>
      <w:kern w:val="28"/>
      <w:sz w:val="32"/>
    </w:rPr>
  </w:style>
  <w:style w:type="table" w:styleId="TabloKlavuzu">
    <w:name w:val="Table Grid"/>
    <w:basedOn w:val="NormalTablo"/>
    <w:uiPriority w:val="99"/>
    <w:rsid w:val="00A878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Liste1">
    <w:name w:val="Açık Liste1"/>
    <w:uiPriority w:val="99"/>
    <w:rsid w:val="001C061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4">
    <w:name w:val="Light List Accent 4"/>
    <w:basedOn w:val="NormalTablo"/>
    <w:uiPriority w:val="99"/>
    <w:rsid w:val="001C061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AkGlgeleme-Vurgu2">
    <w:name w:val="Light Shading Accent 2"/>
    <w:basedOn w:val="NormalTablo"/>
    <w:uiPriority w:val="99"/>
    <w:rsid w:val="001C0613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4">
    <w:name w:val="Light Shading Accent 4"/>
    <w:basedOn w:val="NormalTablo"/>
    <w:uiPriority w:val="99"/>
    <w:rsid w:val="001C0613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Glgeleme-Vurgu6">
    <w:name w:val="Light Shading Accent 6"/>
    <w:basedOn w:val="NormalTablo"/>
    <w:uiPriority w:val="99"/>
    <w:rsid w:val="001C0613"/>
    <w:rPr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kListe-Vurgu2">
    <w:name w:val="Light List Accent 2"/>
    <w:basedOn w:val="NormalTablo"/>
    <w:uiPriority w:val="99"/>
    <w:rsid w:val="001C061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Altyaz">
    <w:name w:val="Subtitle"/>
    <w:basedOn w:val="Normal"/>
    <w:next w:val="Normal"/>
    <w:link w:val="AltyazChar"/>
    <w:uiPriority w:val="99"/>
    <w:qFormat/>
    <w:rsid w:val="00B701A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B701AF"/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25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&#246;lge%20plan&#305;-Stratejik%20plan\Stratejik%20Plan\Yeni%20stratejik%20plan\STRAFTEJ&#304;K%20PLANLAM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STRAFTEJİK PLANLAMA</Template>
  <TotalTime>1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SİSTEM</dc:creator>
  <cp:keywords/>
  <dc:description/>
  <cp:lastModifiedBy>YAZIE</cp:lastModifiedBy>
  <cp:revision>7</cp:revision>
  <cp:lastPrinted>2014-10-16T11:29:00Z</cp:lastPrinted>
  <dcterms:created xsi:type="dcterms:W3CDTF">2014-10-15T13:27:00Z</dcterms:created>
  <dcterms:modified xsi:type="dcterms:W3CDTF">2014-10-16T11:29:00Z</dcterms:modified>
</cp:coreProperties>
</file>